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3E5093" w14:textId="77777777" w:rsidR="00237627" w:rsidRDefault="00237627" w:rsidP="00237627">
      <w:pPr>
        <w:pStyle w:val="NoSpacing"/>
      </w:pPr>
      <w:r>
        <w:rPr>
          <w:u w:val="single"/>
        </w:rPr>
        <w:t>John JOHNSON</w:t>
      </w:r>
      <w:r>
        <w:t xml:space="preserve">    </w:t>
      </w:r>
      <w:proofErr w:type="gramStart"/>
      <w:r>
        <w:t xml:space="preserve">   (</w:t>
      </w:r>
      <w:proofErr w:type="gramEnd"/>
      <w:r>
        <w:t>fl.1490-1)</w:t>
      </w:r>
    </w:p>
    <w:p w14:paraId="06A5C856" w14:textId="77777777" w:rsidR="00237627" w:rsidRDefault="00237627" w:rsidP="00237627">
      <w:pPr>
        <w:pStyle w:val="NoSpacing"/>
      </w:pPr>
      <w:r>
        <w:t>of Leicester. Shoemaker.</w:t>
      </w:r>
    </w:p>
    <w:p w14:paraId="21032FCF" w14:textId="77777777" w:rsidR="00237627" w:rsidRDefault="00237627" w:rsidP="00237627">
      <w:pPr>
        <w:pStyle w:val="NoSpacing"/>
      </w:pPr>
    </w:p>
    <w:p w14:paraId="124DE441" w14:textId="77777777" w:rsidR="00237627" w:rsidRDefault="00237627" w:rsidP="00237627">
      <w:pPr>
        <w:pStyle w:val="NoSpacing"/>
      </w:pPr>
    </w:p>
    <w:p w14:paraId="513A531A" w14:textId="77777777" w:rsidR="00237627" w:rsidRDefault="00237627" w:rsidP="00237627">
      <w:pPr>
        <w:pStyle w:val="NoSpacing"/>
      </w:pPr>
      <w:r>
        <w:t xml:space="preserve">         1490-1</w:t>
      </w:r>
      <w:r>
        <w:tab/>
        <w:t>He entered the Merchant Gild.</w:t>
      </w:r>
    </w:p>
    <w:p w14:paraId="4592DCD8" w14:textId="77777777" w:rsidR="00237627" w:rsidRDefault="00237627" w:rsidP="00237627">
      <w:pPr>
        <w:pStyle w:val="NoSpacing"/>
      </w:pPr>
      <w:r>
        <w:tab/>
      </w:r>
      <w:r>
        <w:tab/>
        <w:t>(“Records of the Borough of Leicester” edited by Mary Bateson, published by</w:t>
      </w:r>
    </w:p>
    <w:p w14:paraId="2E2F207D" w14:textId="77777777" w:rsidR="00237627" w:rsidRDefault="00237627" w:rsidP="00237627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p.465)</w:t>
      </w:r>
    </w:p>
    <w:p w14:paraId="60FE22F7" w14:textId="77777777" w:rsidR="00237627" w:rsidRDefault="00237627" w:rsidP="00237627">
      <w:pPr>
        <w:pStyle w:val="NoSpacing"/>
      </w:pPr>
    </w:p>
    <w:p w14:paraId="1090497B" w14:textId="77777777" w:rsidR="00237627" w:rsidRDefault="00237627" w:rsidP="00237627">
      <w:pPr>
        <w:pStyle w:val="NoSpacing"/>
      </w:pPr>
    </w:p>
    <w:p w14:paraId="0A5FAECE" w14:textId="77777777" w:rsidR="00237627" w:rsidRDefault="00237627" w:rsidP="00237627">
      <w:pPr>
        <w:pStyle w:val="NoSpacing"/>
      </w:pPr>
      <w:r>
        <w:t>2 August 2024</w:t>
      </w:r>
    </w:p>
    <w:p w14:paraId="3805480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F3C13E" w14:textId="77777777" w:rsidR="00237627" w:rsidRDefault="00237627" w:rsidP="009139A6">
      <w:r>
        <w:separator/>
      </w:r>
    </w:p>
  </w:endnote>
  <w:endnote w:type="continuationSeparator" w:id="0">
    <w:p w14:paraId="69D61906" w14:textId="77777777" w:rsidR="00237627" w:rsidRDefault="002376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309B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76CF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C7ED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D75471" w14:textId="77777777" w:rsidR="00237627" w:rsidRDefault="00237627" w:rsidP="009139A6">
      <w:r>
        <w:separator/>
      </w:r>
    </w:p>
  </w:footnote>
  <w:footnote w:type="continuationSeparator" w:id="0">
    <w:p w14:paraId="282E446B" w14:textId="77777777" w:rsidR="00237627" w:rsidRDefault="002376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852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2ABE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A0B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627"/>
    <w:rsid w:val="000666E0"/>
    <w:rsid w:val="00237627"/>
    <w:rsid w:val="002510B7"/>
    <w:rsid w:val="00270799"/>
    <w:rsid w:val="005B0F06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B6522"/>
  <w15:chartTrackingRefBased/>
  <w15:docId w15:val="{7CB39763-5B9D-49FC-8DC7-58CC33216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2024-08-04T06:29:00Z</dcterms:created>
  <dcterms:modified xsi:type="dcterms:W3CDTF">2024-08-04T06:30:00Z</dcterms:modified>
</cp:coreProperties>
</file>